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320F99" w14:textId="77777777" w:rsidR="008A3EE6" w:rsidRDefault="008A3EE6" w:rsidP="008A3EE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Thomas PYDECOK</w:t>
      </w:r>
      <w:r>
        <w:rPr>
          <w:rFonts w:ascii="Times New Roman" w:hAnsi="Times New Roman" w:cs="Times New Roman"/>
        </w:rPr>
        <w:t xml:space="preserve">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268D1569" w14:textId="77777777" w:rsidR="008A3EE6" w:rsidRDefault="008A3EE6" w:rsidP="008A3EE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Clerk.</w:t>
      </w:r>
    </w:p>
    <w:p w14:paraId="0D7B12CC" w14:textId="77777777" w:rsidR="008A3EE6" w:rsidRDefault="008A3EE6" w:rsidP="008A3EE6">
      <w:pPr>
        <w:rPr>
          <w:rFonts w:ascii="Times New Roman" w:hAnsi="Times New Roman" w:cs="Times New Roman"/>
        </w:rPr>
      </w:pPr>
    </w:p>
    <w:p w14:paraId="458CD1AF" w14:textId="77777777" w:rsidR="008A3EE6" w:rsidRDefault="008A3EE6" w:rsidP="008A3EE6">
      <w:pPr>
        <w:rPr>
          <w:rFonts w:ascii="Times New Roman" w:hAnsi="Times New Roman" w:cs="Times New Roman"/>
        </w:rPr>
      </w:pPr>
    </w:p>
    <w:p w14:paraId="4654FB8B" w14:textId="77777777" w:rsidR="008A3EE6" w:rsidRDefault="008A3EE6" w:rsidP="008A3EE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 made a plaint of not caring for a horse against John </w:t>
      </w:r>
      <w:proofErr w:type="spellStart"/>
      <w:r>
        <w:rPr>
          <w:rFonts w:ascii="Times New Roman" w:hAnsi="Times New Roman" w:cs="Times New Roman"/>
        </w:rPr>
        <w:t>Gilberd</w:t>
      </w:r>
      <w:proofErr w:type="spellEnd"/>
      <w:r>
        <w:rPr>
          <w:rFonts w:ascii="Times New Roman" w:hAnsi="Times New Roman" w:cs="Times New Roman"/>
        </w:rPr>
        <w:t xml:space="preserve"> of </w:t>
      </w:r>
    </w:p>
    <w:p w14:paraId="4542DC96" w14:textId="77777777" w:rsidR="008A3EE6" w:rsidRDefault="008A3EE6" w:rsidP="008A3EE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Canterbury(q.v.).</w:t>
      </w:r>
    </w:p>
    <w:p w14:paraId="31153F35" w14:textId="77777777" w:rsidR="008A3EE6" w:rsidRDefault="008A3EE6" w:rsidP="008A3EE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(http://aalt.law.uh.edu/Indices/CP40Indices/CP40no888Pl.htm)</w:t>
      </w:r>
    </w:p>
    <w:p w14:paraId="1726B07E" w14:textId="77777777" w:rsidR="008A3EE6" w:rsidRDefault="008A3EE6" w:rsidP="008A3EE6">
      <w:pPr>
        <w:rPr>
          <w:rFonts w:ascii="Times New Roman" w:hAnsi="Times New Roman" w:cs="Times New Roman"/>
        </w:rPr>
      </w:pPr>
    </w:p>
    <w:p w14:paraId="424D9C41" w14:textId="77777777" w:rsidR="008A3EE6" w:rsidRDefault="008A3EE6" w:rsidP="008A3EE6">
      <w:pPr>
        <w:rPr>
          <w:rFonts w:ascii="Times New Roman" w:hAnsi="Times New Roman" w:cs="Times New Roman"/>
        </w:rPr>
      </w:pPr>
    </w:p>
    <w:p w14:paraId="36703238" w14:textId="77777777" w:rsidR="008A3EE6" w:rsidRDefault="008A3EE6" w:rsidP="008A3EE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24 October 2018</w:t>
      </w:r>
    </w:p>
    <w:p w14:paraId="41700EB5" w14:textId="77777777" w:rsidR="006B2F86" w:rsidRPr="00E71FC3" w:rsidRDefault="008A3EE6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574CAF" w14:textId="77777777" w:rsidR="008A3EE6" w:rsidRDefault="008A3EE6" w:rsidP="00E71FC3">
      <w:r>
        <w:separator/>
      </w:r>
    </w:p>
  </w:endnote>
  <w:endnote w:type="continuationSeparator" w:id="0">
    <w:p w14:paraId="0278A5C4" w14:textId="77777777" w:rsidR="008A3EE6" w:rsidRDefault="008A3EE6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050320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F10F4C" w14:textId="77777777" w:rsidR="008A3EE6" w:rsidRDefault="008A3EE6" w:rsidP="00E71FC3">
      <w:r>
        <w:separator/>
      </w:r>
    </w:p>
  </w:footnote>
  <w:footnote w:type="continuationSeparator" w:id="0">
    <w:p w14:paraId="7EEB5BA7" w14:textId="77777777" w:rsidR="008A3EE6" w:rsidRDefault="008A3EE6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3EE6"/>
    <w:rsid w:val="001A7C09"/>
    <w:rsid w:val="00577BD5"/>
    <w:rsid w:val="00656CBA"/>
    <w:rsid w:val="006A1F77"/>
    <w:rsid w:val="00733BE7"/>
    <w:rsid w:val="008A3EE6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48B094"/>
  <w15:chartTrackingRefBased/>
  <w15:docId w15:val="{2F58E19B-29CA-4F1C-AB00-9E9AF3A99A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A3EE6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31</Words>
  <Characters>183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2018-11-16T22:27:00Z</dcterms:created>
  <dcterms:modified xsi:type="dcterms:W3CDTF">2018-11-16T22:27:00Z</dcterms:modified>
</cp:coreProperties>
</file>